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49D0" w:rsidR="00B92B86" w:rsidP="0049749B" w:rsidRDefault="00B92B86" w14:paraId="e1e9c7c" w14:textId="e1e9c7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C49D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C49D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C49D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0C49D0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0C49D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C49D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C49D0" w:rsidR="000C49D0" w:rsidTr="001D0E8B">
        <w:trPr>
          <w:jc w:val="right"/>
        </w:trPr>
        <w:tc>
          <w:tcPr>
            <w:tcW w:w="4320" w:type="dxa"/>
          </w:tcPr>
          <w:p w:rsidRPr="000C49D0" w:rsidR="00340399" w:rsidP="00D4342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C49D0">
              <w:rPr>
                <w:rFonts w:ascii="Arial" w:hAnsi="Arial" w:cs="Arial"/>
              </w:rPr>
              <w:t>Poslovni b</w:t>
            </w:r>
            <w:r w:rsidRPr="000C49D0" w:rsidR="0092437B">
              <w:rPr>
                <w:rFonts w:ascii="Arial" w:hAnsi="Arial" w:cs="Arial"/>
              </w:rPr>
              <w:t xml:space="preserve">roj: </w:t>
            </w:r>
            <w:r w:rsidRPr="000C49D0" w:rsidR="00F65D4C">
              <w:rPr>
                <w:rFonts w:ascii="Arial" w:hAnsi="Arial" w:cs="Arial"/>
              </w:rPr>
              <w:t>St</w:t>
            </w:r>
            <w:r w:rsidRPr="000C49D0" w:rsidR="0092437B">
              <w:rPr>
                <w:rFonts w:ascii="Arial" w:hAnsi="Arial" w:cs="Arial"/>
              </w:rPr>
              <w:t>-</w:t>
            </w:r>
            <w:r w:rsidRPr="000C49D0" w:rsidR="003E3D44">
              <w:rPr>
                <w:rFonts w:ascii="Arial" w:hAnsi="Arial" w:cs="Arial"/>
              </w:rPr>
              <w:t>289</w:t>
            </w:r>
            <w:r w:rsidRPr="000C49D0" w:rsidR="00340399">
              <w:rPr>
                <w:rFonts w:ascii="Arial" w:hAnsi="Arial" w:cs="Arial"/>
              </w:rPr>
              <w:t>/</w:t>
            </w:r>
            <w:r w:rsidRPr="000C49D0" w:rsidR="00937C8E">
              <w:rPr>
                <w:rFonts w:ascii="Arial" w:hAnsi="Arial" w:cs="Arial"/>
              </w:rPr>
              <w:t>202</w:t>
            </w:r>
            <w:r w:rsidRPr="000C49D0" w:rsidR="00F44110">
              <w:rPr>
                <w:rFonts w:ascii="Arial" w:hAnsi="Arial" w:cs="Arial"/>
              </w:rPr>
              <w:t>5</w:t>
            </w:r>
            <w:r w:rsidRPr="000C49D0" w:rsidR="00340399">
              <w:rPr>
                <w:rFonts w:ascii="Arial" w:hAnsi="Arial" w:cs="Arial"/>
              </w:rPr>
              <w:t>-</w:t>
            </w:r>
            <w:r w:rsidRPr="000C49D0" w:rsidR="00D4342F">
              <w:rPr>
                <w:rFonts w:ascii="Arial" w:hAnsi="Arial" w:cs="Arial"/>
              </w:rPr>
              <w:t>8</w:t>
            </w:r>
          </w:p>
        </w:tc>
      </w:tr>
    </w:tbl>
    <w:p w:rsidRPr="000C49D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C49D0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C49D0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49D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C49D0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0C49D0" w:rsidR="0080051B" w:rsidP="00F65D4C" w:rsidRDefault="003E3D4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TIP TOP j.d.o.o., Šenkovec, Maršala Tita 57, OIB:91019323392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C49D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C49D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C49D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C49D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0C49D0" w:rsidR="003E3D4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0C49D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C49D0"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C49D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C49D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0C49D0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C49D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C49D0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0C49D0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0C49D0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0C49D0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0C49D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C49D0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C49D0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C49D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C49D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C49D0" w:rsidR="003E3D44">
        <w:rPr>
          <w:rFonts w:ascii="Arial" w:hAnsi="Arial" w:eastAsia="Times New Roman" w:cs="Arial"/>
          <w:sz w:val="24"/>
          <w:szCs w:val="24"/>
          <w:lang w:eastAsia="hr-HR"/>
        </w:rPr>
        <w:t>TIP TOP j.d.o.o., Šenkovec, Maršala Tita 57, OIB:91019323392</w:t>
      </w:r>
      <w:r w:rsidRPr="000C49D0">
        <w:rPr>
          <w:rFonts w:ascii="Arial" w:hAnsi="Arial" w:cs="Arial"/>
          <w:sz w:val="24"/>
          <w:szCs w:val="24"/>
        </w:rPr>
        <w:t>.</w:t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C49D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C49D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C49D0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C49D0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49D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C49D0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C49D0" w:rsidR="00A22820">
        <w:rPr>
          <w:rFonts w:ascii="Arial" w:hAnsi="Arial" w:eastAsia="Times New Roman" w:cs="Arial"/>
          <w:sz w:val="24"/>
          <w:szCs w:val="24"/>
          <w:lang w:eastAsia="hr-HR"/>
        </w:rPr>
        <w:t>19.686,70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49D0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C49D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0C49D0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</w:p>
    <w:p w:rsidRPr="000C49D0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0C49D0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0C49D0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C49D0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0C49D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0C49D0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0C49D0" w:rsidR="006F3FE4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C49D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C49D0" w:rsidR="006F3FE4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0C49D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C49D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C49D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C49D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0C49D0" w:rsidR="000C49D0" w:rsidTr="003F248B">
        <w:tc>
          <w:tcPr>
            <w:tcW w:w="3095" w:type="dxa"/>
            <w:shd w:val="clear" w:color="auto" w:fill="auto"/>
          </w:tcPr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C49D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C49D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C49D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C49D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C49D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C49D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49D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C49D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2EC9" w:rsidP="00501147" w:rsidRDefault="00252EC9">
      <w:pPr>
        <w:spacing w:after="0" w:line="240" w:lineRule="auto"/>
      </w:pPr>
      <w:r>
        <w:separator/>
      </w:r>
    </w:p>
  </w:endnote>
  <w:endnote w:type="continuationSeparator" w:id="0">
    <w:p w:rsidR="00252EC9" w:rsidP="00501147" w:rsidRDefault="00252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2EC9" w:rsidP="00501147" w:rsidRDefault="00252EC9">
      <w:pPr>
        <w:spacing w:after="0" w:line="240" w:lineRule="auto"/>
      </w:pPr>
      <w:r>
        <w:separator/>
      </w:r>
    </w:p>
  </w:footnote>
  <w:footnote w:type="continuationSeparator" w:id="0">
    <w:p w:rsidR="00252EC9" w:rsidP="00501147" w:rsidRDefault="00252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C22B2">
      <w:rPr>
        <w:rFonts w:ascii="Arial" w:hAnsi="Arial" w:cs="Arial"/>
        <w:noProof/>
        <w:sz w:val="24"/>
        <w:szCs w:val="24"/>
      </w:rPr>
      <w:t>Poslovni broj: St-289/2025-8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C22B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0C49D0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2EC9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E3D44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93B38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E68"/>
    <w:rsid w:val="00685195"/>
    <w:rsid w:val="0069332A"/>
    <w:rsid w:val="00693926"/>
    <w:rsid w:val="006974B9"/>
    <w:rsid w:val="006D4300"/>
    <w:rsid w:val="006D5479"/>
    <w:rsid w:val="006F3FE4"/>
    <w:rsid w:val="006F4B52"/>
    <w:rsid w:val="00701D1D"/>
    <w:rsid w:val="00702B49"/>
    <w:rsid w:val="007231CA"/>
    <w:rsid w:val="00732AAE"/>
    <w:rsid w:val="00732BCA"/>
    <w:rsid w:val="00737642"/>
    <w:rsid w:val="00741600"/>
    <w:rsid w:val="00757A30"/>
    <w:rsid w:val="007802E2"/>
    <w:rsid w:val="0078776D"/>
    <w:rsid w:val="0079333A"/>
    <w:rsid w:val="007947AC"/>
    <w:rsid w:val="00797FF7"/>
    <w:rsid w:val="007A409A"/>
    <w:rsid w:val="007D0553"/>
    <w:rsid w:val="007E49A2"/>
    <w:rsid w:val="0080051B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2820"/>
    <w:rsid w:val="00A2540F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87C5B"/>
    <w:rsid w:val="00CB0DAC"/>
    <w:rsid w:val="00CB122C"/>
    <w:rsid w:val="00CE3864"/>
    <w:rsid w:val="00CF5E06"/>
    <w:rsid w:val="00CF6122"/>
    <w:rsid w:val="00D228AD"/>
    <w:rsid w:val="00D400B5"/>
    <w:rsid w:val="00D4342F"/>
    <w:rsid w:val="00D43FE4"/>
    <w:rsid w:val="00D441EB"/>
    <w:rsid w:val="00D50D29"/>
    <w:rsid w:val="00DB1686"/>
    <w:rsid w:val="00DB5D1B"/>
    <w:rsid w:val="00DC22B2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60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C22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22B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22B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22B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22B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2025.</izvorni_sadrzaj>
    <derivirana_varijabla naziv="DomainObject.StvarniPocetakDatum_1">2. prosinca 2025.</derivirana_varijabla>
  </DomainObject.StvarniPocetakDatum>
  <DomainObject.StvarniZavrsetakDatum>
    <izvorni_sadrzaj>2. prosinca 2025.</izvorni_sadrzaj>
    <derivirana_varijabla naziv="DomainObject.StvarniZavrsetakDatum_1">2. prosinca 2025.</derivirana_varijabla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St-289/2025-8</izvorni_sadrzaj>
    <derivirana_varijabla naziv="DomainObject.Zapisnik.Oznaka_1">St-289/2025-8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2025.</izvorni_sadrzaj>
    <derivirana_varijabla naziv="DomainObject.Predmet.DatumIzradeOptuznogAkta_1">19. studenog 2025.</derivirana_varijabla>
  </DomainObject.Predmet.DatumIzradeOptuznogAkta>
  <DomainObject.Predmet.DatumIzradeOptuznogAktaFormated>
    <izvorni_sadrzaj>19.11.2025.</izvorni_sadrzaj>
    <derivirana_varijabla naziv="DomainObject.Predmet.DatumIzradeOptuznogAktaFormated_1">19.11.2025.</derivirana_varijabla>
  </DomainObject.Predmet.DatumIzradeOptuznogAktaFormated>
  <DomainObject.Predmet.DatumOsnivanja>
    <izvorni_sadrzaj>20. studenog 2025.</izvorni_sadrzaj>
    <derivirana_varijabla naziv="DomainObject.Predmet.DatumOsnivanja_1">20.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2025.</izvorni_sadrzaj>
    <derivirana_varijabla naziv="DomainObject.Predmet.DatumPrimitkaOptuznogAkta_1">19.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St-289/2025</izvorni_sadrzaj>
    <derivirana_varijabla naziv="DomainObject.Predmet.OznakaBroj_1">St-289/2025</derivirana_varijabla>
  </DomainObject.Predmet.OznakaBroj>
  <DomainObject.Predmet.OznakaBrojOptuznogAkta>
    <izvorni_sadrzaj>04-06-25-4527</izvorni_sadrzaj>
    <derivirana_varijabla naziv="DomainObject.Predmet.OznakaBrojOptuznogAkta_1">04-06-25-4527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 TOP plus jednostavno društvo s ograničenom odgovornošću za servis i vulkanizaciju zastupanog po punomoćniku Zoran Topličanec</izvorni_sadrzaj>
    <derivirana_varijabla naziv="DomainObject.Predmet.ProtustrankaFormated_1">  TIP TOP plus jednostavno društvo s ograničenom odgovornošću za servis i vulkanizaciju zastupanog po punomoćniku Zoran Topličanec</derivirana_varijabla>
  </DomainObject.Predmet.ProtustrankaFormated>
  <DomainObject.Predmet.ProtustrankaFormatedOIB>
    <izvorni_sadrzaj>  TIP TOP plus jednostavno društvo s ograničenom odgovornošću za servis i vulkanizaciju, OIB 91019323392 zastupanog po punomoćniku Zoran Topličanec</izvorni_sadrzaj>
    <derivirana_varijabla naziv="DomainObject.Predmet.ProtustrankaFormatedOIB_1">  TIP TOP plus jednostavno društvo s ograničenom odgovornošću za servis i vulkanizaciju, OIB 91019323392 zastupanog po punomoćniku Zoran Topličanec</derivirana_varijabla>
  </DomainObject.Predmet.ProtustrankaFormatedOIB>
  <DomainObject.Predmet.ProtustrankaFormatedWithAdress>
    <izvorni_sadrzaj> TIP TOP plus jednostavno društvo s ograničenom odgovornošću za servis i vulkanizaciju, Maršala Tita 57, 40000 Šenkovec zastupanog po punomoćniku Zoran Topličanec</izvorni_sadrzaj>
    <derivirana_varijabla naziv="DomainObject.Predmet.ProtustrankaFormatedWithAdress_1"> TIP TOP plus jednostavno društvo s ograničenom odgovornošću za servis i vulkanizaciju, Maršala Tita 57, 40000 Šenkovec zastupanog po punomoćniku Zoran Topličanec</derivirana_varijabla>
  </DomainObject.Predmet.ProtustrankaFormatedWithAdress>
  <DomainObject.Predmet.ProtustrankaFormatedWithAdressOIB>
    <izvorni_sadrzaj> TIP TOP plus jednostavno društvo s ograničenom odgovornošću za servis i vulkanizaciju, OIB 91019323392, Maršala Tita 57, 40000 Šenkovec zastupanog po punomoćniku Zoran Topličanec</izvorni_sadrzaj>
    <derivirana_varijabla naziv="DomainObject.Predmet.ProtustrankaFormatedWithAdressOIB_1"> TIP TOP plus jednostavno društvo s ograničenom odgovornošću za servis i vulkanizaciju, OIB 91019323392, Maršala Tita 57, 40000 Šenkovec zastupanog po punomoćniku Zoran Topličanec</derivirana_varijabla>
  </DomainObject.Predmet.ProtustrankaFormatedWithAdressOIB>
  <DomainObject.Predmet.ProtustrankaWithAdress>
    <izvorni_sadrzaj>TIP TOP plus jednostavno društvo s ograničenom odgovornošću za servis i vulkanizaciju Maršala Tita 57, 40000 Šenkovec</izvorni_sadrzaj>
    <derivirana_varijabla naziv="DomainObject.Predmet.ProtustrankaWithAdress_1">TIP TOP plus jednostavno društvo s ograničenom odgovornošću za servis i vulkanizaciju Maršala Tita 57, 40000 Šenkovec</derivirana_varijabla>
  </DomainObject.Predmet.ProtustrankaWithAdress>
  <DomainObject.Predmet.ProtustrankaWithAdressOIB>
    <izvorni_sadrzaj>TIP TOP plus jednostavno društvo s ograničenom odgovornošću za servis i vulkanizaciju, OIB 91019323392, Maršala Tita 57, 40000 Šenkovec</izvorni_sadrzaj>
    <derivirana_varijabla naziv="DomainObject.Predmet.ProtustrankaWithAdressOIB_1">TIP TOP plus jednostavno društvo s ograničenom odgovornošću za servis i vulkanizaciju, OIB 91019323392, Maršala Tita 57, 40000 Šenkovec</derivirana_varijabla>
  </DomainObject.Predmet.ProtustrankaWithAdressOIB>
  <DomainObject.Predmet.ProtustrankaNazivFormated>
    <izvorni_sadrzaj>TIP TOP plus jednostavno društvo s ograničenom odgovornošću za servis i vulkanizaciju</izvorni_sadrzaj>
    <derivirana_varijabla naziv="DomainObject.Predmet.ProtustrankaNazivFormated_1">TIP TOP plus jednostavno društvo s ograničenom odgovornošću za servis i vulkanizaciju</derivirana_varijabla>
  </DomainObject.Predmet.ProtustrankaNazivFormated>
  <DomainObject.Predmet.ProtustrankaNazivFormatedOIB>
    <izvorni_sadrzaj>TIP TOP plus jednostavno društvo s ograničenom odgovornošću za servis i vulkanizaciju, OIB 91019323392</izvorni_sadrzaj>
    <derivirana_varijabla naziv="DomainObject.Predmet.ProtustrankaNazivFormatedOIB_1">TIP TOP plus jednostavno društvo s ograničenom odgovornošću za servis i vulkanizaciju, OIB 91019323392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 TOP plus jednostavno društvo s ograničenom odgovornošću za servis i vulkanizaciju zastupanog po punomoćniku Zoran Topličanec</item>
    </izvorni_sadrzaj>
    <derivirana_varijabla naziv="DomainObject.Predmet.ProtuStrankaListFormated_1">
      <item>TIP TOP plus jednostavno društvo s ograničenom odgovornošću za servis i vulkanizaciju zastupanog po punomoćniku Zoran Topličanec</item>
    </derivirana_varijabla>
  </DomainObject.Predmet.ProtuStrankaListFormated>
  <DomainObject.Predmet.ProtuStrankaListFormatedOIB>
    <izvorni_sadrzaj>
      <item>TIP TOP plus jednostavno društvo s ograničenom odgovornošću za servis i vulkanizaciju, OIB 91019323392 zastupanog po punomoćniku Zoran Topličanec</item>
    </izvorni_sadrzaj>
    <derivirana_varijabla naziv="DomainObject.Predmet.ProtuStrankaListFormatedOIB_1">
      <item>TIP TOP plus jednostavno društvo s ograničenom odgovornošću za servis i vulkanizaciju, OIB 91019323392 zastupanog po punomoćniku Zoran Topličanec</item>
    </derivirana_varijabla>
  </DomainObject.Predmet.ProtuStrankaListFormatedOIB>
  <DomainObject.Predmet.ProtuStrankaListFormatedWithAdress>
    <izvorni_sadrzaj>
      <item>TIP TOP plus jednostavno društvo s ograničenom odgovornošću za servis i vulkanizaciju, Maršala Tita 57, 40000 Šenkovec zastupanog po punomoćniku Zoran Topličanec</item>
    </izvorni_sadrzaj>
    <derivirana_varijabla naziv="DomainObject.Predmet.ProtuStrankaListFormatedWithAdress_1">
      <item>TIP TOP plus jednostavno društvo s ograničenom odgovornošću za servis i vulkanizaciju, Maršala Tita 57, 40000 Šenkovec zastupanog po punomoćniku Zoran Topličanec</item>
    </derivirana_varijabla>
  </DomainObject.Predmet.ProtuStrankaListFormatedWithAdress>
  <DomainObject.Predmet.ProtuStrankaListFormatedWithAdressOIB>
    <izvorni_sadrzaj>
      <item>TIP TOP plus jednostavno društvo s ograničenom odgovornošću za servis i vulkanizaciju, OIB 91019323392, Maršala Tita 57, 40000 Šenkovec zastupanog po punomoćniku Zoran Topličanec</item>
    </izvorni_sadrzaj>
    <derivirana_varijabla naziv="DomainObject.Predmet.ProtuStrankaListFormatedWithAdressOIB_1">
      <item>TIP TOP plus jednostavno društvo s ograničenom odgovornošću za servis i vulkanizaciju, OIB 91019323392, Maršala Tita 57, 40000 Šenkovec zastupanog po punomoćniku Zoran Topličanec</item>
    </derivirana_varijabla>
  </DomainObject.Predmet.ProtuStrankaListFormatedWithAdressOIB>
  <DomainObject.Predmet.ProtuStrankaListNazivFormated>
    <izvorni_sadrzaj>
      <item>TIP TOP plus jednostavno društvo s ograničenom odgovornošću za servis i vulkanizaciju</item>
    </izvorni_sadrzaj>
    <derivirana_varijabla naziv="DomainObject.Predmet.ProtuStrankaListNazivFormated_1">
      <item>TIP TOP plus jednostavno društvo s ograničenom odgovornošću za servis i vulkanizaciju</item>
    </derivirana_varijabla>
  </DomainObject.Predmet.ProtuStrankaListNazivFormated>
  <DomainObject.Predmet.ProtuStrankaListNazivFormatedOIB>
    <izvorni_sadrzaj>
      <item>TIP TOP plus jednostavno društvo s ograničenom odgovornošću za servis i vulkanizaciju, OIB 91019323392</item>
    </izvorni_sadrzaj>
    <derivirana_varijabla naziv="DomainObject.Predmet.ProtuStrankaListNazivFormatedOIB_1">
      <item>TIP TOP plus jednostavno društvo s ograničenom odgovornošću za servis i vulkanizaciju, OIB 91019323392</item>
    </derivirana_varijabla>
  </DomainObject.Predmet.ProtuStrankaListNazivFormatedOIB>
  <DomainObject.Predmet.OstaliListFormated>
    <izvorni_sadrzaj>
      <item>Zoran Topličanec punomoćnik sudionika u postupku TIP TOP plus jednostavno društvo s ograničenom odgovornošću za servis i vulkanizaciju</item>
    </izvorni_sadrzaj>
    <derivirana_varijabla naziv="DomainObject.Predmet.OstaliListFormated_1">
      <item>Zoran Topličanec punomoćnik sudionika u postupku TIP TOP plus jednostavno društvo s ograničenom odgovornošću za servis i vulkanizaciju</item>
    </derivirana_varijabla>
  </DomainObject.Predmet.OstaliListFormated>
  <DomainObject.Predmet.OstaliListFormatedOIB>
    <izvorni_sadrzaj>
      <item>Zoran Topličanec, OIB 49036940640 punomoćnik sudionika u postupku TIP TOP plus jednostavno društvo s ograničenom odgovornošću za servis i vulkanizaciju</item>
    </izvorni_sadrzaj>
    <derivirana_varijabla naziv="DomainObject.Predmet.OstaliListFormatedOIB_1">
      <item>Zoran Topličanec, OIB 49036940640 punomoćnik sudionika u postupku TIP TOP plus jednostavno društvo s ograničenom odgovornošću za servis i vulkanizaciju</item>
    </derivirana_varijabla>
  </DomainObject.Predmet.OstaliListFormatedOIB>
  <DomainObject.Predmet.OstaliListFormatedWithAdress>
    <izvorni_sadrzaj>
      <item>Zoran Topličanec, Maršala Tita 57, 40000 Šenkovec punomoćnik sudionika u postupku TIP TOP plus jednostavno društvo s ograničenom odgovornošću za servis i vulkanizaciju</item>
    </izvorni_sadrzaj>
    <derivirana_varijabla naziv="DomainObject.Predmet.OstaliListFormatedWithAdress_1">
      <item>Zoran Topličanec, Maršala Tita 57, 40000 Šenkovec punomoćnik sudionika u postupku TIP TOP plus jednostavno društvo s ograničenom odgovornošću za servis i vulkanizaciju</item>
    </derivirana_varijabla>
  </DomainObject.Predmet.OstaliListFormatedWithAdress>
  <DomainObject.Predmet.OstaliListFormatedWithAdressOIB>
    <izvorni_sadrzaj>
      <item>Zoran Topličanec, OIB 49036940640, Maršala Tita 57, 40000 Šenkovec punomoćnik sudionika u postupku TIP TOP plus jednostavno društvo s ograničenom odgovornošću za servis i vulkanizaciju</item>
    </izvorni_sadrzaj>
    <derivirana_varijabla naziv="DomainObject.Predmet.OstaliListFormatedWithAdressOIB_1">
      <item>Zoran Topličanec, OIB 49036940640, Maršala Tita 57, 40000 Šenkovec punomoćnik sudionika u postupku TIP TOP plus jednostavno društvo s ograničenom odgovornošću za servis i vulkanizaciju</item>
    </derivirana_varijabla>
  </DomainObject.Predmet.OstaliListFormatedWithAdressOIB>
  <DomainObject.Predmet.OstaliListNazivFormated>
    <izvorni_sadrzaj>
      <item>Zoran Topličanec</item>
    </izvorni_sadrzaj>
    <derivirana_varijabla naziv="DomainObject.Predmet.OstaliListNazivFormated_1">
      <item>Zoran Topličanec</item>
    </derivirana_varijabla>
  </DomainObject.Predmet.OstaliListNazivFormated>
  <DomainObject.Predmet.OstaliListNazivFormatedOIB>
    <izvorni_sadrzaj>
      <item>Zoran Topličanec, OIB 49036940640</item>
    </izvorni_sadrzaj>
    <derivirana_varijabla naziv="DomainObject.Predmet.OstaliListNazivFormatedOIB_1">
      <item>Zoran Topličanec, OIB 49036940640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2025.</izvorni_sadrzaj>
    <derivirana_varijabla naziv="DomainObject.Datum_1">2. prosinca 2025.</derivirana_varijabla>
  </DomainObject.Datum>
  <DomainObject.PoslovniBrojDokumenta>
    <izvorni_sadrzaj>St-289/2025-8</izvorni_sadrzaj>
    <derivirana_varijabla naziv="DomainObject.PoslovniBrojDokumenta_1">St-289/2025-8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 TOP plus jednostavno društvo s ograničenom odgovornošću za servis i vulkanizaciju</izvorni_sadrzaj>
    <derivirana_varijabla naziv="DomainObject.Predmet.ProtustrankaIDrugi_1">TIP TOP plus jednostavno društvo s ograničenom odgovornošću za servis i vulkanizaciju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TIP TOP plus jednostavno društvo s ograničenom odgovornošću za servis i vulkanizaciju, OIB 91019323392, Maršala Tita 57, 40000 Šenkovec</izvorni_sadrzaj>
    <derivirana_varijabla naziv="DomainObject.Predmet.ProtustrankaIDrugiAdressOIB_1">TIP TOP plus jednostavno društvo s ograničenom odgovornošću za servis i vulkanizaciju, OIB 91019323392, Maršala Tita 57,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TOP plus jednostavno društvo s ograničenom odgovornošću za servis i vulkanizaciju</item>
      <item>Financijska agencija</item>
      <item>Zoran Topličanec</item>
    </izvorni_sadrzaj>
    <derivirana_varijabla naziv="DomainObject.Predmet.SudioniciListNaziv_1">
      <item>TIP TOP plus jednostavno društvo s ograničenom odgovornošću za servis i vulkanizaciju</item>
      <item>Financijska agencija</item>
      <item>Zoran Topličanec</item>
    </derivirana_varijabla>
  </DomainObject.Predmet.SudioniciListNaziv>
  <DomainObject.Predmet.SudioniciListAdressOIB>
    <izvorni_sadrzaj>
      <item>TIP TOP plus jednostavno društvo s ograničenom odgovornošću za servis i vulkanizaciju, OIB 91019323392, Maršala Tita 57,40000 Šenkovec</item>
      <item>Financijska agencija, OIB 85821130368, A.CESARCA 2,42000 Varaždin</item>
      <item>Zoran Topličanec, OIB 49036940640, Maršala Tita 57,40000 Šenkovec</item>
    </izvorni_sadrzaj>
    <derivirana_varijabla naziv="DomainObject.Predmet.SudioniciListAdressOIB_1">
      <item>TIP TOP plus jednostavno društvo s ograničenom odgovornošću za servis i vulkanizaciju, OIB 91019323392, Maršala Tita 57,40000 Šenkovec</item>
      <item>Financijska agencija, OIB 85821130368, A.CESARCA 2,42000 Varaždin</item>
      <item>Zoran Topličanec, OIB 49036940640, Maršala Tita 57,40000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91019323392</item>
      <item>, OIB 85821130368</item>
      <item>, OIB 49036940640</item>
    </izvorni_sadrzaj>
    <derivirana_varijabla naziv="DomainObject.Predmet.SudioniciListNazivOIB_1">
      <item>, OIB 91019323392</item>
      <item>, OIB 85821130368</item>
      <item>, OIB 49036940640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2025.</izvorni_sadrzaj>
    <derivirana_varijabla naziv="DomainObject.Predmet.DatumPocetkaProcesa_1">19.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33064-3761-4073-B812-48AA547F5D7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313</properties:Words>
  <properties:Characters>1685</properties:Characters>
  <properties:Lines>86</properties:Lines>
  <properties:Paragraphs>33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2025-11-20T10:18:00Z</dcterms:created>
  <dc:creator>Mirjana Mlinarić</dc:creator>
  <cp:lastModifiedBy>Nevenka Vuković</cp:lastModifiedBy>
  <cp:lastPrinted>2025-12-02T08:07:00Z</cp:lastPrinted>
  <dcterms:modified xmlns:xsi="http://www.w3.org/2001/XMLSchema-instance" xsi:type="dcterms:W3CDTF">2025-12-02T08:08:00Z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St-289/2025-8 / Zapisnik - Ročište radi rasprave o uvjetima za otvaranje steč. post. (St-289-25-8 Zapisnik od 2.12.25.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